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D7" w:rsidRDefault="00315A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8165E" w:rsidRPr="0078165E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8165E">
        <w:rPr>
          <w:rFonts w:eastAsia="SimSun"/>
          <w:b/>
          <w:i/>
          <w:sz w:val="28"/>
          <w:lang w:val="en-US" w:eastAsia="zh-CN"/>
        </w:rPr>
        <w:t>1922</w:t>
      </w:r>
    </w:p>
    <w:p w:rsidR="009159D7" w:rsidRDefault="007816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8165E">
        <w:rPr>
          <w:rFonts w:ascii="Arial" w:hAnsi="Arial" w:cs="Arial"/>
          <w:b/>
          <w:bCs/>
          <w:sz w:val="24"/>
          <w:lang w:val="it-IT"/>
        </w:rPr>
        <w:t>Malta, Malta, 19th May 2025 - 23rd May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159D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9159D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159D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315A6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165E" w:rsidRPr="0088452D">
              <w:t xml:space="preserve">PC2 </w:t>
            </w:r>
            <w:r w:rsidR="0078165E">
              <w:t>EN-DC</w:t>
            </w:r>
            <w:r w:rsidR="0078165E" w:rsidRPr="0088452D">
              <w:t xml:space="preserve"> </w:t>
            </w:r>
            <w:r w:rsidR="0078165E">
              <w:t>DC</w:t>
            </w:r>
            <w:r w:rsidR="0078165E" w:rsidRPr="0088452D">
              <w:t>_</w:t>
            </w:r>
            <w:r w:rsidR="0078165E">
              <w:t>1</w:t>
            </w:r>
            <w:r w:rsidR="0078165E" w:rsidRPr="0088452D">
              <w:t>8A</w:t>
            </w:r>
            <w:r w:rsidR="0078165E">
              <w:t>_</w:t>
            </w:r>
            <w:r w:rsidR="0078165E" w:rsidRPr="0088452D">
              <w:t>n77A</w:t>
            </w:r>
          </w:p>
        </w:tc>
      </w:tr>
      <w:tr w:rsidR="009159D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2025-05-23</w:t>
            </w:r>
          </w:p>
        </w:tc>
      </w:tr>
    </w:tbl>
    <w:p w:rsidR="009159D7" w:rsidRDefault="009159D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159D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9F1835" w:rsidRDefault="009F1835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78165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18A_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18A_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315A6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9159D7" w:rsidRDefault="009159D7" w:rsidP="0078165E">
      <w:pPr>
        <w:pStyle w:val="CRCoverPage"/>
        <w:rPr>
          <w:i/>
          <w:iCs/>
          <w:color w:val="FF0000"/>
          <w:lang w:val="en-US"/>
        </w:rPr>
      </w:pPr>
    </w:p>
    <w:sectPr w:rsidR="009159D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A99" w:rsidRDefault="00F32A99">
      <w:pPr>
        <w:spacing w:after="0"/>
      </w:pPr>
      <w:r>
        <w:separator/>
      </w:r>
    </w:p>
  </w:endnote>
  <w:endnote w:type="continuationSeparator" w:id="0">
    <w:p w:rsidR="00F32A99" w:rsidRDefault="00F32A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315A6F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A99" w:rsidRDefault="00F32A99">
      <w:pPr>
        <w:spacing w:after="0"/>
      </w:pPr>
      <w:r>
        <w:separator/>
      </w:r>
    </w:p>
  </w:footnote>
  <w:footnote w:type="continuationSeparator" w:id="0">
    <w:p w:rsidR="00F32A99" w:rsidRDefault="00F32A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9159D7">
    <w:pPr>
      <w:pStyle w:val="afe"/>
    </w:pPr>
  </w:p>
  <w:p w:rsidR="009159D7" w:rsidRDefault="009159D7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A6F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65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D7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1835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2A99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46B42"/>
  <w15:docId w15:val="{B10F3318-65EA-4879-9277-55AB62C4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0898F3-75D0-42E4-8AC5-F75B0A76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98</Words>
  <Characters>565</Characters>
  <Application>Microsoft Office Word</Application>
  <DocSecurity>0</DocSecurity>
  <Lines>4</Lines>
  <Paragraphs>1</Paragraphs>
  <ScaleCrop>false</ScaleCrop>
  <Company>ETSI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9</cp:revision>
  <cp:lastPrinted>2020-02-05T15:54:00Z</cp:lastPrinted>
  <dcterms:created xsi:type="dcterms:W3CDTF">2022-09-02T09:30:00Z</dcterms:created>
  <dcterms:modified xsi:type="dcterms:W3CDTF">2025-05-22T07:44:00Z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